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3A1698D"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335A5F">
        <w:t>9</w:t>
      </w:r>
      <w:r w:rsidR="00A14D3F">
        <w:t>-e</w:t>
      </w:r>
      <w:r>
        <w:tab/>
      </w:r>
      <w:r w:rsidR="00D46431">
        <w:tab/>
      </w:r>
      <w:r w:rsidR="00B6381B" w:rsidRPr="00B6381B">
        <w:t>R4-2111501</w:t>
      </w:r>
    </w:p>
    <w:p w14:paraId="50DC9730" w14:textId="36ED7822" w:rsidR="00D309CC" w:rsidRPr="00FD166F" w:rsidRDefault="00A14D3F" w:rsidP="00D46431">
      <w:pPr>
        <w:pStyle w:val="CH"/>
        <w:tabs>
          <w:tab w:val="clear" w:pos="7920"/>
        </w:tabs>
        <w:rPr>
          <w:b w:val="0"/>
        </w:rPr>
      </w:pPr>
      <w:r>
        <w:t>Online</w:t>
      </w:r>
      <w:r w:rsidR="00EC4847" w:rsidRPr="00EC4847">
        <w:t xml:space="preserve">, </w:t>
      </w:r>
      <w:r w:rsidR="00335A5F">
        <w:t>May</w:t>
      </w:r>
      <w:r w:rsidRPr="00A14D3F">
        <w:t xml:space="preserve"> </w:t>
      </w:r>
      <w:r w:rsidR="00AC1EBB">
        <w:t>1</w:t>
      </w:r>
      <w:r w:rsidR="00335A5F">
        <w:t>9</w:t>
      </w:r>
      <w:r w:rsidR="00121103">
        <w:rPr>
          <w:vertAlign w:val="superscript"/>
        </w:rPr>
        <w:t>th</w:t>
      </w:r>
      <w:r w:rsidRPr="00A14D3F">
        <w:t xml:space="preserve"> – </w:t>
      </w:r>
      <w:r w:rsidR="00AC1EBB">
        <w:t>2</w:t>
      </w:r>
      <w:r w:rsidR="00335A5F">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209B0DB4" w:rsidR="00D309CC" w:rsidRPr="0008103A" w:rsidRDefault="00D309CC" w:rsidP="00D309CC">
      <w:pPr>
        <w:pStyle w:val="CH"/>
        <w:rPr>
          <w:b w:val="0"/>
        </w:rPr>
      </w:pPr>
      <w:r w:rsidRPr="0008103A">
        <w:t>Agenda item:</w:t>
      </w:r>
      <w:r>
        <w:tab/>
      </w:r>
      <w:r w:rsidR="00335A5F">
        <w:t>8.35.2</w:t>
      </w:r>
    </w:p>
    <w:p w14:paraId="4DBE005A" w14:textId="1173AC5D" w:rsidR="00D309CC" w:rsidRPr="0008103A" w:rsidRDefault="00D309CC" w:rsidP="00D309CC">
      <w:pPr>
        <w:pStyle w:val="CH"/>
        <w:rPr>
          <w:b w:val="0"/>
        </w:rPr>
      </w:pPr>
      <w:r>
        <w:t>Source:</w:t>
      </w:r>
      <w:r>
        <w:tab/>
        <w:t>Apple</w:t>
      </w:r>
    </w:p>
    <w:p w14:paraId="0D2061A1" w14:textId="1633E8FE" w:rsidR="00D309CC" w:rsidRDefault="00D309CC" w:rsidP="00D309CC">
      <w:pPr>
        <w:pStyle w:val="CH"/>
      </w:pPr>
      <w:r w:rsidRPr="0008103A">
        <w:t>Title:</w:t>
      </w:r>
      <w:r w:rsidRPr="0008103A">
        <w:tab/>
      </w:r>
      <w:r w:rsidR="00353AFA">
        <w:t>Power class consideration for NR inter-band UL CA</w:t>
      </w:r>
      <w:r w:rsidR="00AC0150">
        <w:t xml:space="preserve"> </w:t>
      </w:r>
    </w:p>
    <w:p w14:paraId="052B1E0C" w14:textId="2077A19E" w:rsidR="00104BC6" w:rsidRDefault="00104BC6" w:rsidP="00D309CC">
      <w:pPr>
        <w:pStyle w:val="CH"/>
      </w:pPr>
      <w:r>
        <w:t>WI/SI:</w:t>
      </w:r>
      <w:r>
        <w:tab/>
      </w:r>
      <w:r w:rsidR="00353AFA" w:rsidRPr="00353AFA">
        <w:t>NR_SAR_PC2_interB_SUL_2BUL-Core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625965B9" w:rsidR="008E7986" w:rsidRPr="00A75621" w:rsidRDefault="00945DDF" w:rsidP="00A75621">
      <w:pPr>
        <w:jc w:val="both"/>
        <w:rPr>
          <w:rFonts w:ascii="Arial" w:hAnsi="Arial" w:cs="Arial"/>
        </w:rPr>
      </w:pPr>
      <w:r>
        <w:rPr>
          <w:rFonts w:ascii="Arial" w:hAnsi="Arial" w:cs="Arial"/>
        </w:rPr>
        <w:t xml:space="preserve">Inter-band UL CA has been introduced since </w:t>
      </w:r>
      <w:r w:rsidR="004A69CF">
        <w:rPr>
          <w:rFonts w:ascii="Arial" w:hAnsi="Arial" w:cs="Arial"/>
        </w:rPr>
        <w:t xml:space="preserve">Rel-12 E-UTRA and the feature was </w:t>
      </w:r>
      <w:r w:rsidR="00C54839">
        <w:rPr>
          <w:rFonts w:ascii="Arial" w:hAnsi="Arial" w:cs="Arial"/>
        </w:rPr>
        <w:t>also incorporated in NR since Rel-16. Up till the recent new WID</w:t>
      </w:r>
      <w:r w:rsidR="009E462B">
        <w:rPr>
          <w:rFonts w:ascii="Arial" w:hAnsi="Arial" w:cs="Arial"/>
        </w:rPr>
        <w:t>s</w:t>
      </w:r>
      <w:r w:rsidR="00C54839">
        <w:rPr>
          <w:rFonts w:ascii="Arial" w:hAnsi="Arial" w:cs="Arial"/>
        </w:rPr>
        <w:t xml:space="preserve"> for NR PC2 inter-band CA w</w:t>
      </w:r>
      <w:r w:rsidR="008C48CC">
        <w:rPr>
          <w:rFonts w:ascii="Arial" w:hAnsi="Arial" w:cs="Arial"/>
        </w:rPr>
        <w:t>ere</w:t>
      </w:r>
      <w:r w:rsidR="00C54839">
        <w:rPr>
          <w:rFonts w:ascii="Arial" w:hAnsi="Arial" w:cs="Arial"/>
        </w:rPr>
        <w:t xml:space="preserve"> initiated [1</w:t>
      </w:r>
      <w:r w:rsidR="009E462B">
        <w:rPr>
          <w:rFonts w:ascii="Arial" w:hAnsi="Arial" w:cs="Arial"/>
        </w:rPr>
        <w:t>-2</w:t>
      </w:r>
      <w:r w:rsidR="00C54839">
        <w:rPr>
          <w:rFonts w:ascii="Arial" w:hAnsi="Arial" w:cs="Arial"/>
        </w:rPr>
        <w:t xml:space="preserve">], the total maximum output power for inter-band UL CA has been constrained to 23 dBm, or </w:t>
      </w:r>
      <w:r w:rsidR="00EE0853">
        <w:rPr>
          <w:rFonts w:ascii="Arial" w:hAnsi="Arial" w:cs="Arial"/>
        </w:rPr>
        <w:t xml:space="preserve">the </w:t>
      </w:r>
      <w:r w:rsidR="00C54839">
        <w:rPr>
          <w:rFonts w:ascii="Arial" w:hAnsi="Arial" w:cs="Arial"/>
        </w:rPr>
        <w:t xml:space="preserve">so-called power class 3 (PC3), despite single band high power UE (HPUE) has been </w:t>
      </w:r>
      <w:r w:rsidR="005A0DD1">
        <w:rPr>
          <w:rFonts w:ascii="Arial" w:hAnsi="Arial" w:cs="Arial"/>
        </w:rPr>
        <w:t>wide</w:t>
      </w:r>
      <w:r w:rsidR="00C54839">
        <w:rPr>
          <w:rFonts w:ascii="Arial" w:hAnsi="Arial" w:cs="Arial"/>
        </w:rPr>
        <w:t xml:space="preserve">ly introduced </w:t>
      </w:r>
      <w:r w:rsidR="005A0DD1">
        <w:rPr>
          <w:rFonts w:ascii="Arial" w:hAnsi="Arial" w:cs="Arial"/>
        </w:rPr>
        <w:t xml:space="preserve">for a </w:t>
      </w:r>
      <w:r w:rsidR="009E462B">
        <w:rPr>
          <w:rFonts w:ascii="Arial" w:hAnsi="Arial" w:cs="Arial"/>
        </w:rPr>
        <w:t>number</w:t>
      </w:r>
      <w:r w:rsidR="005A0DD1">
        <w:rPr>
          <w:rFonts w:ascii="Arial" w:hAnsi="Arial" w:cs="Arial"/>
        </w:rPr>
        <w:t xml:space="preserve"> of TDD bands. Recognizing that the PA output power capability has been under-utilized in PC3 inter-band UL CA (20dBm + 20dBm)</w:t>
      </w:r>
      <w:r w:rsidR="00434AD6">
        <w:rPr>
          <w:rFonts w:ascii="Arial" w:hAnsi="Arial" w:cs="Arial"/>
        </w:rPr>
        <w:t xml:space="preserve"> </w:t>
      </w:r>
      <w:r w:rsidR="005A0DD1">
        <w:rPr>
          <w:rFonts w:ascii="Arial" w:hAnsi="Arial" w:cs="Arial"/>
        </w:rPr>
        <w:t xml:space="preserve">and may also be under-utilized in PC2 inter-band UL CA (23dBm + 23dBm) with 26dBm capable PA available in either or both of the constituent bands, </w:t>
      </w:r>
      <w:r w:rsidR="00EE0853">
        <w:rPr>
          <w:rFonts w:ascii="Arial" w:hAnsi="Arial" w:cs="Arial"/>
        </w:rPr>
        <w:t>the proposals for enabling inter-band UL CA with (23dBm + 26dBm) and (26dBm + 26dBm) operation has been instigated in last t</w:t>
      </w:r>
      <w:r w:rsidR="00335A5F">
        <w:rPr>
          <w:rFonts w:ascii="Arial" w:hAnsi="Arial" w:cs="Arial"/>
        </w:rPr>
        <w:t>hree</w:t>
      </w:r>
      <w:r w:rsidR="00EE0853">
        <w:rPr>
          <w:rFonts w:ascii="Arial" w:hAnsi="Arial" w:cs="Arial"/>
        </w:rPr>
        <w:t xml:space="preserve"> RAN4 meetings [</w:t>
      </w:r>
      <w:r w:rsidR="008C48CC">
        <w:rPr>
          <w:rFonts w:ascii="Arial" w:hAnsi="Arial" w:cs="Arial"/>
        </w:rPr>
        <w:t>3</w:t>
      </w:r>
      <w:r w:rsidR="00EE0853">
        <w:rPr>
          <w:rFonts w:ascii="Arial" w:hAnsi="Arial" w:cs="Arial"/>
        </w:rPr>
        <w:t>-</w:t>
      </w:r>
      <w:r w:rsidR="00335A5F">
        <w:rPr>
          <w:rFonts w:ascii="Arial" w:hAnsi="Arial" w:cs="Arial"/>
        </w:rPr>
        <w:t>5</w:t>
      </w:r>
      <w:r w:rsidR="00EE0853">
        <w:rPr>
          <w:rFonts w:ascii="Arial" w:hAnsi="Arial" w:cs="Arial"/>
        </w:rPr>
        <w:t>]</w:t>
      </w:r>
      <w:r w:rsidR="00335A5F">
        <w:rPr>
          <w:rFonts w:ascii="Arial" w:hAnsi="Arial" w:cs="Arial"/>
        </w:rPr>
        <w:t>.</w:t>
      </w:r>
      <w:r w:rsidR="00D7106C">
        <w:rPr>
          <w:rFonts w:ascii="Arial" w:hAnsi="Arial" w:cs="Arial"/>
        </w:rPr>
        <w:t xml:space="preserve"> On the other hand, with the introduction of NR-U, there may also be the potential UL CA power compositions as (20dBm + 23dBm) and (20 dBm + 26dBm)</w:t>
      </w:r>
      <w:r w:rsidR="00FF56B8">
        <w:rPr>
          <w:rFonts w:ascii="Arial" w:hAnsi="Arial" w:cs="Arial"/>
        </w:rPr>
        <w:t xml:space="preserve">. If we would introduce all the possible UL CA power compositions as new power classes for inter-band UL CA, the impact to the specifications could be </w:t>
      </w:r>
      <w:r w:rsidR="000742F4">
        <w:rPr>
          <w:rFonts w:ascii="Arial" w:hAnsi="Arial" w:cs="Arial"/>
        </w:rPr>
        <w:t>quite</w:t>
      </w:r>
      <w:r w:rsidR="00FF56B8">
        <w:rPr>
          <w:rFonts w:ascii="Arial" w:hAnsi="Arial" w:cs="Arial"/>
        </w:rPr>
        <w:t xml:space="preserve"> substantial, especially, when the MSD due to 2UL transmissions need to be defined </w:t>
      </w:r>
      <w:r w:rsidR="000742F4">
        <w:rPr>
          <w:rFonts w:ascii="Arial" w:hAnsi="Arial" w:cs="Arial"/>
        </w:rPr>
        <w:t xml:space="preserve">for all UL CA power classes. In this contribution, we share our view on how we may enable NR inter-band UL CA to fully utilize each constituent band power capability.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4DB9D987" w14:textId="77777777" w:rsidR="008B58D4" w:rsidRDefault="008B58D4" w:rsidP="007E5AE9">
      <w:pPr>
        <w:spacing w:after="120"/>
        <w:jc w:val="both"/>
        <w:rPr>
          <w:rFonts w:ascii="Arial" w:hAnsi="Arial" w:cs="Arial"/>
        </w:rPr>
      </w:pPr>
      <w:r>
        <w:rPr>
          <w:rFonts w:ascii="Arial" w:hAnsi="Arial" w:cs="Arial"/>
        </w:rPr>
        <w:t>With the advent of single band HPUE in various TDD bands, many existing UEs are already hardware capable of supporting the following maximum output power compositions for inter-band UL CA,</w:t>
      </w:r>
    </w:p>
    <w:p w14:paraId="577322FE" w14:textId="77777777" w:rsidR="008B58D4" w:rsidRDefault="008B58D4" w:rsidP="008B58D4">
      <w:pPr>
        <w:spacing w:before="120" w:after="120"/>
        <w:jc w:val="both"/>
        <w:rPr>
          <w:rFonts w:ascii="Arial" w:hAnsi="Arial" w:cs="Arial"/>
        </w:rPr>
      </w:pPr>
      <w:r>
        <w:rPr>
          <w:rFonts w:ascii="Arial" w:hAnsi="Arial" w:cs="Arial"/>
        </w:rPr>
        <w:t>23dBm + 23dBm</w:t>
      </w:r>
    </w:p>
    <w:p w14:paraId="657304AF" w14:textId="77777777" w:rsidR="008B58D4" w:rsidRDefault="008B58D4" w:rsidP="007E5AE9">
      <w:pPr>
        <w:spacing w:after="120"/>
        <w:jc w:val="both"/>
        <w:rPr>
          <w:rFonts w:ascii="Arial" w:hAnsi="Arial" w:cs="Arial"/>
        </w:rPr>
      </w:pPr>
      <w:r>
        <w:rPr>
          <w:rFonts w:ascii="Arial" w:hAnsi="Arial" w:cs="Arial"/>
        </w:rPr>
        <w:t>23dBm + 26dBm</w:t>
      </w:r>
    </w:p>
    <w:p w14:paraId="07BA72C3" w14:textId="101EFED0" w:rsidR="007E5AE9" w:rsidRDefault="008B58D4" w:rsidP="007E5AE9">
      <w:pPr>
        <w:spacing w:after="120"/>
        <w:jc w:val="both"/>
        <w:rPr>
          <w:rFonts w:ascii="Arial" w:hAnsi="Arial" w:cs="Arial"/>
        </w:rPr>
      </w:pPr>
      <w:r>
        <w:rPr>
          <w:rFonts w:ascii="Arial" w:hAnsi="Arial" w:cs="Arial"/>
        </w:rPr>
        <w:t xml:space="preserve">26dBm + 26dBm </w:t>
      </w:r>
    </w:p>
    <w:p w14:paraId="0550983A" w14:textId="4C917FE4" w:rsidR="003D2C99" w:rsidRDefault="00755F93" w:rsidP="003D2C99">
      <w:pPr>
        <w:spacing w:before="120" w:after="120"/>
        <w:jc w:val="both"/>
        <w:rPr>
          <w:rFonts w:ascii="Arial" w:hAnsi="Arial" w:cs="Arial"/>
        </w:rPr>
      </w:pPr>
      <w:r>
        <w:rPr>
          <w:rFonts w:ascii="Arial" w:hAnsi="Arial" w:cs="Arial"/>
        </w:rPr>
        <w:t>where</w:t>
      </w:r>
      <w:r w:rsidR="008B58D4">
        <w:rPr>
          <w:rFonts w:ascii="Arial" w:hAnsi="Arial" w:cs="Arial"/>
        </w:rPr>
        <w:t xml:space="preserve"> (23dBm + 23dBm) </w:t>
      </w:r>
      <w:r>
        <w:rPr>
          <w:rFonts w:ascii="Arial" w:hAnsi="Arial" w:cs="Arial"/>
        </w:rPr>
        <w:t>is the objective of the current WID</w:t>
      </w:r>
      <w:r w:rsidR="008C48CC">
        <w:rPr>
          <w:rFonts w:ascii="Arial" w:hAnsi="Arial" w:cs="Arial"/>
        </w:rPr>
        <w:t>s</w:t>
      </w:r>
      <w:r>
        <w:rPr>
          <w:rFonts w:ascii="Arial" w:hAnsi="Arial" w:cs="Arial"/>
        </w:rPr>
        <w:t xml:space="preserve"> for PC2 inter-band UL CA [1</w:t>
      </w:r>
      <w:r w:rsidR="008C48CC">
        <w:rPr>
          <w:rFonts w:ascii="Arial" w:hAnsi="Arial" w:cs="Arial"/>
        </w:rPr>
        <w:t>-2</w:t>
      </w:r>
      <w:r>
        <w:rPr>
          <w:rFonts w:ascii="Arial" w:hAnsi="Arial" w:cs="Arial"/>
        </w:rPr>
        <w:t xml:space="preserve">], while other maximum output power compositions </w:t>
      </w:r>
      <w:r w:rsidR="001A286D">
        <w:rPr>
          <w:rFonts w:ascii="Arial" w:hAnsi="Arial" w:cs="Arial"/>
        </w:rPr>
        <w:t>were</w:t>
      </w:r>
      <w:r>
        <w:rPr>
          <w:rFonts w:ascii="Arial" w:hAnsi="Arial" w:cs="Arial"/>
        </w:rPr>
        <w:t xml:space="preserve"> also being discussed [</w:t>
      </w:r>
      <w:r w:rsidR="009E462B">
        <w:rPr>
          <w:rFonts w:ascii="Arial" w:hAnsi="Arial" w:cs="Arial"/>
        </w:rPr>
        <w:t>3-</w:t>
      </w:r>
      <w:r w:rsidR="003D2C99">
        <w:rPr>
          <w:rFonts w:ascii="Arial" w:hAnsi="Arial" w:cs="Arial"/>
        </w:rPr>
        <w:t>5</w:t>
      </w:r>
      <w:r>
        <w:rPr>
          <w:rFonts w:ascii="Arial" w:hAnsi="Arial" w:cs="Arial"/>
        </w:rPr>
        <w:t xml:space="preserve">]. </w:t>
      </w:r>
      <w:r w:rsidR="003D2C99">
        <w:rPr>
          <w:rFonts w:ascii="Arial" w:hAnsi="Arial" w:cs="Arial"/>
        </w:rPr>
        <w:t xml:space="preserve">On the other hand, </w:t>
      </w:r>
      <w:r w:rsidR="003D2C99">
        <w:rPr>
          <w:rFonts w:ascii="Arial" w:hAnsi="Arial" w:cs="Arial"/>
        </w:rPr>
        <w:t>with the introduction of NR-U, there may also be the potential UL CA power compositions as</w:t>
      </w:r>
      <w:r w:rsidR="003D2C99">
        <w:rPr>
          <w:rFonts w:ascii="Arial" w:hAnsi="Arial" w:cs="Arial"/>
        </w:rPr>
        <w:t>,</w:t>
      </w:r>
    </w:p>
    <w:p w14:paraId="0C0E2A2F" w14:textId="10EF647B" w:rsidR="003D2C99" w:rsidRDefault="003D2C99" w:rsidP="003D2C99">
      <w:pPr>
        <w:spacing w:before="120" w:after="120"/>
        <w:jc w:val="both"/>
        <w:rPr>
          <w:rFonts w:ascii="Arial" w:hAnsi="Arial" w:cs="Arial"/>
        </w:rPr>
      </w:pPr>
      <w:r>
        <w:rPr>
          <w:rFonts w:ascii="Arial" w:hAnsi="Arial" w:cs="Arial"/>
        </w:rPr>
        <w:t>20dBm + 23dBm</w:t>
      </w:r>
    </w:p>
    <w:p w14:paraId="6CD53CDE" w14:textId="4B8D0B9B" w:rsidR="003D2C99" w:rsidRDefault="003D2C99" w:rsidP="003D2C99">
      <w:pPr>
        <w:spacing w:after="120"/>
        <w:jc w:val="both"/>
        <w:rPr>
          <w:rFonts w:ascii="Arial" w:hAnsi="Arial" w:cs="Arial"/>
        </w:rPr>
      </w:pPr>
      <w:r>
        <w:rPr>
          <w:rFonts w:ascii="Arial" w:hAnsi="Arial" w:cs="Arial"/>
        </w:rPr>
        <w:t>20dBm + 26dBm</w:t>
      </w:r>
    </w:p>
    <w:p w14:paraId="56E3F950" w14:textId="77777777" w:rsidR="002119C8" w:rsidRDefault="003D2C99" w:rsidP="003D2C99">
      <w:pPr>
        <w:spacing w:before="120" w:after="120"/>
        <w:jc w:val="both"/>
        <w:rPr>
          <w:rFonts w:ascii="Arial" w:hAnsi="Arial" w:cs="Arial"/>
        </w:rPr>
      </w:pPr>
      <w:r>
        <w:rPr>
          <w:rFonts w:ascii="Arial" w:hAnsi="Arial" w:cs="Arial"/>
        </w:rPr>
        <w:t xml:space="preserve">which has not yet been discussed. </w:t>
      </w:r>
      <w:r w:rsidR="00755F93">
        <w:rPr>
          <w:rFonts w:ascii="Arial" w:hAnsi="Arial" w:cs="Arial"/>
        </w:rPr>
        <w:t xml:space="preserve">The PC2 power classification for </w:t>
      </w:r>
      <w:r w:rsidR="00CC6588">
        <w:rPr>
          <w:rFonts w:ascii="Arial" w:hAnsi="Arial" w:cs="Arial"/>
        </w:rPr>
        <w:t xml:space="preserve">(23dBm + 23dBm) seems to be rather straightforward as the maximum instantaneous total power is close 26 dBm. However, </w:t>
      </w:r>
      <w:r>
        <w:rPr>
          <w:rFonts w:ascii="Arial" w:hAnsi="Arial" w:cs="Arial"/>
        </w:rPr>
        <w:t>there would be one potential issue associated with PC2 UL CA, that is, when UL SCell is deactivated</w:t>
      </w:r>
      <w:r w:rsidR="002119C8">
        <w:rPr>
          <w:rFonts w:ascii="Arial" w:hAnsi="Arial" w:cs="Arial"/>
        </w:rPr>
        <w:t>, the UE would not be able to maintain PC2 power capability if its per band capability is only PC3.</w:t>
      </w:r>
    </w:p>
    <w:p w14:paraId="327ACD56" w14:textId="77777777" w:rsidR="002119C8" w:rsidRDefault="002119C8" w:rsidP="002119C8">
      <w:pPr>
        <w:spacing w:after="0"/>
        <w:jc w:val="both"/>
        <w:rPr>
          <w:rFonts w:ascii="Arial" w:hAnsi="Arial" w:cs="Arial"/>
        </w:rPr>
      </w:pPr>
    </w:p>
    <w:p w14:paraId="75E2FF83" w14:textId="3AC9D2AE" w:rsidR="002119C8" w:rsidRPr="002119C8" w:rsidRDefault="002119C8" w:rsidP="002119C8">
      <w:pPr>
        <w:spacing w:after="120"/>
        <w:jc w:val="both"/>
        <w:rPr>
          <w:rFonts w:ascii="Arial" w:hAnsi="Arial" w:cs="Arial"/>
          <w:i/>
          <w:iCs/>
        </w:rPr>
      </w:pPr>
      <w:r w:rsidRPr="002119C8">
        <w:rPr>
          <w:rFonts w:ascii="Arial" w:hAnsi="Arial" w:cs="Arial"/>
          <w:b/>
          <w:bCs/>
          <w:i/>
          <w:iCs/>
        </w:rPr>
        <w:t>Observation 1</w:t>
      </w:r>
      <w:r w:rsidRPr="002119C8">
        <w:rPr>
          <w:rFonts w:ascii="Arial" w:hAnsi="Arial" w:cs="Arial"/>
          <w:i/>
          <w:iCs/>
        </w:rPr>
        <w:t xml:space="preserve">: One potential issue with PC2 inter-band UL CA is </w:t>
      </w:r>
      <w:r w:rsidRPr="002119C8">
        <w:rPr>
          <w:rFonts w:ascii="Arial" w:hAnsi="Arial" w:cs="Arial"/>
          <w:i/>
          <w:iCs/>
        </w:rPr>
        <w:t>when UL SCell is deactivated, the UE would not be able to maintain PC2 power capability if its per band capability is only PC3.</w:t>
      </w:r>
      <w:r w:rsidRPr="002119C8">
        <w:rPr>
          <w:rFonts w:ascii="Arial" w:hAnsi="Arial" w:cs="Arial"/>
          <w:i/>
          <w:iCs/>
        </w:rPr>
        <w:t xml:space="preserve">  </w:t>
      </w:r>
    </w:p>
    <w:p w14:paraId="1539EB3D" w14:textId="2FE567D3" w:rsidR="007114D4" w:rsidRDefault="007114D4" w:rsidP="002D61E3">
      <w:pPr>
        <w:spacing w:after="0"/>
        <w:jc w:val="both"/>
        <w:rPr>
          <w:rFonts w:ascii="Arial" w:hAnsi="Arial" w:cs="Arial"/>
        </w:rPr>
      </w:pPr>
      <w:r>
        <w:rPr>
          <w:rFonts w:ascii="Arial" w:hAnsi="Arial" w:cs="Arial"/>
        </w:rPr>
        <w:lastRenderedPageBreak/>
        <w:t>On the other hand, there are a few characteristics associated with inter-band UL CA as mentioned in [6].</w:t>
      </w:r>
    </w:p>
    <w:p w14:paraId="0ECCD9D4" w14:textId="63CD5B20" w:rsidR="007114D4" w:rsidRDefault="007114D4" w:rsidP="002D61E3">
      <w:pPr>
        <w:spacing w:after="0"/>
        <w:jc w:val="both"/>
        <w:rPr>
          <w:rFonts w:ascii="Arial" w:hAnsi="Arial" w:cs="Arial"/>
        </w:rPr>
      </w:pPr>
    </w:p>
    <w:p w14:paraId="356EFB27" w14:textId="77777777" w:rsidR="007114D4" w:rsidRDefault="007114D4" w:rsidP="007114D4">
      <w:pPr>
        <w:pStyle w:val="ListParagraph"/>
        <w:numPr>
          <w:ilvl w:val="0"/>
          <w:numId w:val="15"/>
        </w:numPr>
        <w:spacing w:before="120" w:after="120"/>
        <w:jc w:val="both"/>
        <w:rPr>
          <w:rFonts w:ascii="Arial" w:hAnsi="Arial" w:cs="Arial"/>
        </w:rPr>
      </w:pPr>
      <w:r>
        <w:rPr>
          <w:rFonts w:ascii="Arial" w:hAnsi="Arial" w:cs="Arial"/>
        </w:rPr>
        <w:t xml:space="preserve">The </w:t>
      </w:r>
      <w:r w:rsidRPr="00B90C16">
        <w:rPr>
          <w:rFonts w:ascii="Arial" w:hAnsi="Arial" w:cs="Arial"/>
        </w:rPr>
        <w:t>UL power control can be totally independent for each cell.</w:t>
      </w:r>
    </w:p>
    <w:p w14:paraId="7DA5DE9B" w14:textId="77777777" w:rsidR="007114D4" w:rsidRDefault="007114D4" w:rsidP="007114D4">
      <w:pPr>
        <w:pStyle w:val="ListParagraph"/>
        <w:numPr>
          <w:ilvl w:val="0"/>
          <w:numId w:val="15"/>
        </w:numPr>
        <w:spacing w:after="120"/>
        <w:jc w:val="both"/>
        <w:rPr>
          <w:rFonts w:ascii="Arial" w:hAnsi="Arial" w:cs="Arial"/>
        </w:rPr>
      </w:pPr>
      <w:r w:rsidRPr="00B90C16">
        <w:rPr>
          <w:rFonts w:ascii="Arial" w:hAnsi="Arial" w:cs="Arial"/>
        </w:rPr>
        <w:t>Forward/reverse IMD likely would not be an issue from Tx requirements perspective. MPR/A-MPR are per band based.</w:t>
      </w:r>
    </w:p>
    <w:p w14:paraId="01BC6315" w14:textId="77777777" w:rsidR="007114D4" w:rsidRDefault="007114D4" w:rsidP="007114D4">
      <w:pPr>
        <w:pStyle w:val="ListParagraph"/>
        <w:numPr>
          <w:ilvl w:val="0"/>
          <w:numId w:val="15"/>
        </w:numPr>
        <w:spacing w:after="120"/>
        <w:jc w:val="both"/>
        <w:rPr>
          <w:rFonts w:ascii="Arial" w:hAnsi="Arial" w:cs="Arial"/>
        </w:rPr>
      </w:pPr>
      <w:r>
        <w:rPr>
          <w:rFonts w:ascii="Arial" w:hAnsi="Arial" w:cs="Arial"/>
        </w:rPr>
        <w:t>Regulatory limits may only apply individually to each band unless there is a per-UE requirement.</w:t>
      </w:r>
    </w:p>
    <w:p w14:paraId="582DD4E8" w14:textId="3331D3DA" w:rsidR="007114D4" w:rsidRDefault="007114D4" w:rsidP="007114D4">
      <w:pPr>
        <w:pStyle w:val="ListParagraph"/>
        <w:numPr>
          <w:ilvl w:val="0"/>
          <w:numId w:val="15"/>
        </w:numPr>
        <w:spacing w:after="120"/>
        <w:jc w:val="both"/>
        <w:rPr>
          <w:rFonts w:ascii="Arial" w:hAnsi="Arial" w:cs="Arial"/>
        </w:rPr>
      </w:pPr>
      <w:r w:rsidRPr="007114D4">
        <w:rPr>
          <w:rFonts w:ascii="Arial" w:hAnsi="Arial" w:cs="Arial"/>
        </w:rPr>
        <w:t>Thermal and SAR limitations are inter-related which would depend on the composite output power.</w:t>
      </w:r>
    </w:p>
    <w:p w14:paraId="19992705" w14:textId="4870970E" w:rsidR="007114D4" w:rsidRDefault="007114D4" w:rsidP="007114D4">
      <w:pPr>
        <w:spacing w:after="0"/>
        <w:jc w:val="both"/>
        <w:rPr>
          <w:rFonts w:ascii="Arial" w:hAnsi="Arial" w:cs="Arial"/>
        </w:rPr>
      </w:pPr>
    </w:p>
    <w:p w14:paraId="46469768" w14:textId="77777777" w:rsidR="007114D4" w:rsidRDefault="007114D4" w:rsidP="007114D4">
      <w:pPr>
        <w:spacing w:after="120"/>
        <w:jc w:val="both"/>
        <w:rPr>
          <w:rFonts w:ascii="Arial" w:hAnsi="Arial" w:cs="Arial"/>
        </w:rPr>
      </w:pPr>
      <w:r>
        <w:rPr>
          <w:rFonts w:ascii="Arial" w:hAnsi="Arial" w:cs="Arial"/>
        </w:rPr>
        <w:t>These characteristics may indicate that the per-band requirements can very well be applied for inter-band UL CA without the need for defining the composite power class provided the thermal and SAR issues can be mitigated, just like that for FR1-FR2 UL CA.</w:t>
      </w:r>
    </w:p>
    <w:p w14:paraId="1D2B550A" w14:textId="77777777" w:rsidR="007114D4" w:rsidRDefault="007114D4" w:rsidP="007114D4">
      <w:pPr>
        <w:spacing w:after="0"/>
        <w:jc w:val="both"/>
        <w:rPr>
          <w:rFonts w:ascii="Arial" w:hAnsi="Arial" w:cs="Arial"/>
        </w:rPr>
      </w:pPr>
    </w:p>
    <w:p w14:paraId="225FBEB7" w14:textId="1B29B161" w:rsidR="007114D4" w:rsidRDefault="007114D4" w:rsidP="007114D4">
      <w:pPr>
        <w:spacing w:after="120"/>
        <w:jc w:val="both"/>
        <w:rPr>
          <w:rFonts w:ascii="Arial" w:hAnsi="Arial" w:cs="Arial"/>
          <w:i/>
          <w:iCs/>
        </w:rPr>
      </w:pPr>
      <w:r w:rsidRPr="00DB76B5">
        <w:rPr>
          <w:rFonts w:ascii="Arial" w:hAnsi="Arial" w:cs="Arial"/>
          <w:b/>
          <w:bCs/>
          <w:i/>
          <w:iCs/>
        </w:rPr>
        <w:t xml:space="preserve">Observation </w:t>
      </w:r>
      <w:r>
        <w:rPr>
          <w:rFonts w:ascii="Arial" w:hAnsi="Arial" w:cs="Arial"/>
          <w:b/>
          <w:bCs/>
          <w:i/>
          <w:iCs/>
        </w:rPr>
        <w:t>2</w:t>
      </w:r>
      <w:r w:rsidRPr="00DB76B5">
        <w:rPr>
          <w:rFonts w:ascii="Arial" w:hAnsi="Arial" w:cs="Arial"/>
          <w:i/>
          <w:iCs/>
        </w:rPr>
        <w:t>: Per-band requirements can very well be applied for inter-band UL CA without the need for defining the composite power class provided the thermal and SAR issues can be mitigated, just like that for FR1-FR2 UL CA.</w:t>
      </w:r>
    </w:p>
    <w:p w14:paraId="29868E49" w14:textId="7974F717" w:rsidR="00E335EE" w:rsidRPr="00E335EE" w:rsidRDefault="00E335EE" w:rsidP="00E335EE">
      <w:pPr>
        <w:spacing w:after="0"/>
        <w:jc w:val="both"/>
        <w:rPr>
          <w:rFonts w:ascii="Arial" w:hAnsi="Arial" w:cs="Arial"/>
        </w:rPr>
      </w:pPr>
    </w:p>
    <w:p w14:paraId="5D7303E3" w14:textId="7776BA2F" w:rsidR="00E335EE" w:rsidRDefault="00E335EE" w:rsidP="007114D4">
      <w:pPr>
        <w:spacing w:after="120"/>
        <w:jc w:val="both"/>
        <w:rPr>
          <w:rFonts w:ascii="Arial" w:hAnsi="Arial" w:cs="Arial"/>
        </w:rPr>
      </w:pPr>
      <w:r>
        <w:rPr>
          <w:rFonts w:ascii="Arial" w:hAnsi="Arial" w:cs="Arial"/>
        </w:rPr>
        <w:t xml:space="preserve">UE power class is a capability of the device. </w:t>
      </w:r>
      <w:r w:rsidRPr="00E335EE">
        <w:rPr>
          <w:rFonts w:ascii="Arial" w:hAnsi="Arial" w:cs="Arial"/>
        </w:rPr>
        <w:t>UE may choose to report a CA power class which is less than the sum of each band’s maximum power capability owing to the SAR or thermal issue. However, once the SAR mitigation solution can be developed which may also resolve the thermal issue at the same time, then UE should take advantage of its per band maximum output power capability.</w:t>
      </w:r>
      <w:r>
        <w:rPr>
          <w:rFonts w:ascii="Arial" w:hAnsi="Arial" w:cs="Arial"/>
        </w:rPr>
        <w:t xml:space="preserve"> </w:t>
      </w:r>
      <w:r w:rsidRPr="00E335EE">
        <w:rPr>
          <w:rFonts w:ascii="Arial" w:hAnsi="Arial" w:cs="Arial"/>
        </w:rPr>
        <w:t xml:space="preserve">In our view, </w:t>
      </w:r>
      <w:r>
        <w:rPr>
          <w:rFonts w:ascii="Arial" w:hAnsi="Arial" w:cs="Arial"/>
        </w:rPr>
        <w:t xml:space="preserve">inter-band UL </w:t>
      </w:r>
      <w:r w:rsidRPr="00E335EE">
        <w:rPr>
          <w:rFonts w:ascii="Arial" w:hAnsi="Arial" w:cs="Arial"/>
        </w:rPr>
        <w:t>CA power class is only needed when a UE would like to confine its own total maximum output power to less than the sum of its per-band power capability. Otherwise, per-band power capability should be sufficient.</w:t>
      </w:r>
    </w:p>
    <w:p w14:paraId="4F100F69" w14:textId="362C0C22" w:rsidR="00E335EE" w:rsidRDefault="00E335EE" w:rsidP="00E335EE">
      <w:pPr>
        <w:spacing w:after="0"/>
        <w:jc w:val="both"/>
        <w:rPr>
          <w:rFonts w:ascii="Arial" w:hAnsi="Arial" w:cs="Arial"/>
        </w:rPr>
      </w:pPr>
    </w:p>
    <w:p w14:paraId="52DA37C9" w14:textId="76CDDEFD" w:rsidR="00E335EE" w:rsidRDefault="00E335EE" w:rsidP="007114D4">
      <w:pPr>
        <w:spacing w:after="120"/>
        <w:jc w:val="both"/>
        <w:rPr>
          <w:rFonts w:ascii="Arial" w:hAnsi="Arial" w:cs="Arial"/>
          <w:i/>
          <w:iCs/>
        </w:rPr>
      </w:pPr>
      <w:r w:rsidRPr="00E335EE">
        <w:rPr>
          <w:rFonts w:ascii="Arial" w:hAnsi="Arial" w:cs="Arial"/>
          <w:b/>
          <w:bCs/>
          <w:i/>
          <w:iCs/>
        </w:rPr>
        <w:t>Observation 3</w:t>
      </w:r>
      <w:r w:rsidRPr="00E335EE">
        <w:rPr>
          <w:rFonts w:ascii="Arial" w:hAnsi="Arial" w:cs="Arial"/>
          <w:i/>
          <w:iCs/>
        </w:rPr>
        <w:t>: I</w:t>
      </w:r>
      <w:r w:rsidRPr="00E335EE">
        <w:rPr>
          <w:rFonts w:ascii="Arial" w:hAnsi="Arial" w:cs="Arial"/>
          <w:i/>
          <w:iCs/>
        </w:rPr>
        <w:t>nter-band UL CA power class is only needed when a UE would like to confine its own total maximum output power to less than the sum of its per-band power capability. Otherwise, per-band power capability should be sufficient.</w:t>
      </w:r>
    </w:p>
    <w:p w14:paraId="52F07EBA" w14:textId="6F3A9848" w:rsidR="00E335EE" w:rsidRPr="00E335EE" w:rsidRDefault="00E335EE" w:rsidP="00E335EE">
      <w:pPr>
        <w:spacing w:after="0"/>
        <w:jc w:val="both"/>
        <w:rPr>
          <w:rFonts w:ascii="Arial" w:hAnsi="Arial" w:cs="Arial"/>
        </w:rPr>
      </w:pPr>
    </w:p>
    <w:p w14:paraId="4E81D1A1" w14:textId="77777777" w:rsidR="00A46C3B" w:rsidRDefault="00E335EE" w:rsidP="007114D4">
      <w:pPr>
        <w:spacing w:after="120"/>
        <w:jc w:val="both"/>
        <w:rPr>
          <w:rFonts w:ascii="Arial" w:hAnsi="Arial" w:cs="Arial"/>
        </w:rPr>
      </w:pPr>
      <w:r>
        <w:rPr>
          <w:rFonts w:ascii="Arial" w:hAnsi="Arial" w:cs="Arial"/>
        </w:rPr>
        <w:t xml:space="preserve">Therefore, to enable </w:t>
      </w:r>
      <w:r>
        <w:rPr>
          <w:rFonts w:ascii="Arial" w:hAnsi="Arial" w:cs="Arial"/>
        </w:rPr>
        <w:t>NR inter-band UL CA to fully utilize each constituent band power capability</w:t>
      </w:r>
      <w:r>
        <w:rPr>
          <w:rFonts w:ascii="Arial" w:hAnsi="Arial" w:cs="Arial"/>
        </w:rPr>
        <w:t xml:space="preserve">, a new CA power class specific to inter-band UL CA can be introduced. Under this new CA power class, </w:t>
      </w:r>
      <w:r w:rsidR="00A46C3B">
        <w:rPr>
          <w:rFonts w:ascii="Arial" w:hAnsi="Arial" w:cs="Arial"/>
        </w:rPr>
        <w:t>the requirements would be based on per-band power capability. And there is no need to further explicitly introduce power classes based on the power sum of (20dBm + 23dBm or 24.8dBm), (20dBm + 26 dBm or 27dBm), (23dBm + 26dBm or 28dBm), (26dBm + 26dBm or 29dBm).</w:t>
      </w:r>
    </w:p>
    <w:p w14:paraId="6264EA94" w14:textId="77777777" w:rsidR="00A46C3B" w:rsidRDefault="00A46C3B" w:rsidP="00A46C3B">
      <w:pPr>
        <w:spacing w:after="0"/>
        <w:jc w:val="both"/>
        <w:rPr>
          <w:rFonts w:ascii="Arial" w:hAnsi="Arial" w:cs="Arial"/>
        </w:rPr>
      </w:pPr>
    </w:p>
    <w:p w14:paraId="35F105E2" w14:textId="1381C3CE" w:rsidR="00E335EE" w:rsidRDefault="00A46C3B" w:rsidP="007114D4">
      <w:pPr>
        <w:spacing w:after="120"/>
        <w:jc w:val="both"/>
        <w:rPr>
          <w:rFonts w:ascii="Arial" w:hAnsi="Arial" w:cs="Arial"/>
          <w:i/>
          <w:iCs/>
        </w:rPr>
      </w:pPr>
      <w:r w:rsidRPr="00A46C3B">
        <w:rPr>
          <w:rFonts w:ascii="Arial" w:hAnsi="Arial" w:cs="Arial"/>
          <w:b/>
          <w:bCs/>
          <w:i/>
          <w:iCs/>
        </w:rPr>
        <w:t>Proposal</w:t>
      </w:r>
      <w:r w:rsidR="00F554C0">
        <w:rPr>
          <w:rFonts w:ascii="Arial" w:hAnsi="Arial" w:cs="Arial"/>
          <w:b/>
          <w:bCs/>
          <w:i/>
          <w:iCs/>
        </w:rPr>
        <w:t xml:space="preserve"> 1</w:t>
      </w:r>
      <w:r w:rsidRPr="00A46C3B">
        <w:rPr>
          <w:rFonts w:ascii="Arial" w:hAnsi="Arial" w:cs="Arial"/>
          <w:i/>
          <w:iCs/>
        </w:rPr>
        <w:t xml:space="preserve">: Introduce a new CA power class where the </w:t>
      </w:r>
      <w:r w:rsidRPr="00A46C3B">
        <w:rPr>
          <w:rFonts w:ascii="Arial" w:hAnsi="Arial" w:cs="Arial"/>
          <w:i/>
          <w:iCs/>
        </w:rPr>
        <w:t>requirements would be based on per-band power capability</w:t>
      </w:r>
      <w:r w:rsidRPr="00A46C3B">
        <w:rPr>
          <w:rFonts w:ascii="Arial" w:hAnsi="Arial" w:cs="Arial"/>
          <w:i/>
          <w:iCs/>
        </w:rPr>
        <w:t xml:space="preserve"> to enable </w:t>
      </w:r>
      <w:r w:rsidRPr="00A46C3B">
        <w:rPr>
          <w:rFonts w:ascii="Arial" w:hAnsi="Arial" w:cs="Arial"/>
          <w:i/>
          <w:iCs/>
        </w:rPr>
        <w:t>NR inter-band UL CA to fully utilize each constituent band power capability</w:t>
      </w:r>
      <w:r w:rsidRPr="00A46C3B">
        <w:rPr>
          <w:rFonts w:ascii="Arial" w:hAnsi="Arial" w:cs="Arial"/>
          <w:i/>
          <w:iCs/>
        </w:rPr>
        <w:t>.</w:t>
      </w:r>
      <w:r w:rsidR="00E335EE" w:rsidRPr="00A46C3B">
        <w:rPr>
          <w:rFonts w:ascii="Arial" w:hAnsi="Arial" w:cs="Arial"/>
          <w:i/>
          <w:iCs/>
        </w:rPr>
        <w:t xml:space="preserve"> </w:t>
      </w:r>
    </w:p>
    <w:p w14:paraId="16542925" w14:textId="35BB30F5" w:rsidR="00A46C3B" w:rsidRPr="00A46C3B" w:rsidRDefault="00A46C3B" w:rsidP="00A46C3B">
      <w:pPr>
        <w:spacing w:after="0"/>
        <w:jc w:val="both"/>
        <w:rPr>
          <w:rFonts w:ascii="Arial" w:hAnsi="Arial" w:cs="Arial"/>
        </w:rPr>
      </w:pPr>
    </w:p>
    <w:p w14:paraId="0E4C3E66" w14:textId="77777777" w:rsidR="00F554C0" w:rsidRDefault="00A46C3B" w:rsidP="007114D4">
      <w:pPr>
        <w:spacing w:after="120"/>
        <w:jc w:val="both"/>
        <w:rPr>
          <w:rFonts w:ascii="Arial" w:hAnsi="Arial" w:cs="Arial"/>
        </w:rPr>
      </w:pPr>
      <w:r>
        <w:rPr>
          <w:rFonts w:ascii="Arial" w:hAnsi="Arial" w:cs="Arial"/>
        </w:rPr>
        <w:t xml:space="preserve">With regard to the MSD </w:t>
      </w:r>
      <w:r>
        <w:rPr>
          <w:rFonts w:ascii="Arial" w:hAnsi="Arial" w:cs="Arial"/>
        </w:rPr>
        <w:t>due to 2UL transmissions</w:t>
      </w:r>
      <w:r>
        <w:rPr>
          <w:rFonts w:ascii="Arial" w:hAnsi="Arial" w:cs="Arial"/>
        </w:rPr>
        <w:t xml:space="preserve">, in our view, the requirements are meant to verify the </w:t>
      </w:r>
      <w:r w:rsidR="00282015">
        <w:rPr>
          <w:rFonts w:ascii="Arial" w:hAnsi="Arial" w:cs="Arial"/>
        </w:rPr>
        <w:t xml:space="preserve">PA linearity, filter isolation, as well as receiver linearity performance. These performance can already be verified by the PC3 and PC2 UL CA requirements. There is no need to further define separate MSD requirements with different UL CA power compositions other than PC2 and PC3. For total UL power higher than PC3, the MSD requirements can be verified based on PC3 UL CA test configurations. For </w:t>
      </w:r>
      <w:r w:rsidR="00F554C0">
        <w:rPr>
          <w:rFonts w:ascii="Arial" w:hAnsi="Arial" w:cs="Arial"/>
        </w:rPr>
        <w:t xml:space="preserve">total </w:t>
      </w:r>
      <w:r w:rsidR="00F554C0">
        <w:rPr>
          <w:rFonts w:ascii="Arial" w:hAnsi="Arial" w:cs="Arial"/>
        </w:rPr>
        <w:t>UL power higher than PC</w:t>
      </w:r>
      <w:r w:rsidR="00F554C0">
        <w:rPr>
          <w:rFonts w:ascii="Arial" w:hAnsi="Arial" w:cs="Arial"/>
        </w:rPr>
        <w:t>2</w:t>
      </w:r>
      <w:r w:rsidR="00F554C0">
        <w:rPr>
          <w:rFonts w:ascii="Arial" w:hAnsi="Arial" w:cs="Arial"/>
        </w:rPr>
        <w:t>, the MSD requirements can be verified based on PC3 UL CA test configurations.</w:t>
      </w:r>
    </w:p>
    <w:p w14:paraId="62DD5B7D" w14:textId="77777777" w:rsidR="00F554C0" w:rsidRDefault="00F554C0" w:rsidP="00F554C0">
      <w:pPr>
        <w:spacing w:after="0"/>
        <w:jc w:val="both"/>
        <w:rPr>
          <w:rFonts w:ascii="Arial" w:hAnsi="Arial" w:cs="Arial"/>
        </w:rPr>
      </w:pPr>
    </w:p>
    <w:p w14:paraId="6951E98A" w14:textId="2E26829E" w:rsidR="00A46C3B" w:rsidRPr="00F554C0" w:rsidRDefault="00F554C0" w:rsidP="007114D4">
      <w:pPr>
        <w:spacing w:after="120"/>
        <w:jc w:val="both"/>
        <w:rPr>
          <w:rFonts w:ascii="Arial" w:hAnsi="Arial" w:cs="Arial"/>
          <w:i/>
          <w:iCs/>
        </w:rPr>
      </w:pPr>
      <w:r w:rsidRPr="00F554C0">
        <w:rPr>
          <w:rFonts w:ascii="Arial" w:hAnsi="Arial" w:cs="Arial"/>
          <w:b/>
          <w:bCs/>
          <w:i/>
          <w:iCs/>
        </w:rPr>
        <w:t>Proposal 2</w:t>
      </w:r>
      <w:r w:rsidRPr="00F554C0">
        <w:rPr>
          <w:rFonts w:ascii="Arial" w:hAnsi="Arial" w:cs="Arial"/>
          <w:i/>
          <w:iCs/>
        </w:rPr>
        <w:t xml:space="preserve">: There is no need </w:t>
      </w:r>
      <w:r w:rsidRPr="00F554C0">
        <w:rPr>
          <w:rFonts w:ascii="Arial" w:hAnsi="Arial" w:cs="Arial"/>
          <w:i/>
          <w:iCs/>
        </w:rPr>
        <w:t>to further define separate MSD requirements with different UL CA power compositions other than PC2 and PC3</w:t>
      </w:r>
      <w:r w:rsidRPr="00F554C0">
        <w:rPr>
          <w:rFonts w:ascii="Arial" w:hAnsi="Arial" w:cs="Arial"/>
          <w:i/>
          <w:iCs/>
        </w:rPr>
        <w:t xml:space="preserve"> to </w:t>
      </w:r>
      <w:r w:rsidRPr="00F554C0">
        <w:rPr>
          <w:rFonts w:ascii="Arial" w:hAnsi="Arial" w:cs="Arial"/>
          <w:i/>
          <w:iCs/>
        </w:rPr>
        <w:t xml:space="preserve">enable NR inter-band UL CA to fully utilize each constituent band power capability. </w:t>
      </w:r>
      <w:r w:rsidRPr="00F554C0">
        <w:rPr>
          <w:rFonts w:ascii="Arial" w:hAnsi="Arial" w:cs="Arial"/>
          <w:i/>
          <w:iCs/>
        </w:rPr>
        <w:t xml:space="preserve">    </w:t>
      </w:r>
      <w:r w:rsidR="00A46C3B" w:rsidRPr="00F554C0">
        <w:rPr>
          <w:rFonts w:ascii="Arial" w:hAnsi="Arial" w:cs="Arial"/>
          <w:i/>
          <w:iCs/>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653A9DA4" w:rsidR="006D7B72" w:rsidRDefault="00F554C0" w:rsidP="00C358C6">
      <w:pPr>
        <w:spacing w:after="120"/>
        <w:jc w:val="both"/>
        <w:rPr>
          <w:rFonts w:ascii="Arial" w:hAnsi="Arial" w:cs="Arial"/>
        </w:rPr>
      </w:pPr>
      <w:r>
        <w:rPr>
          <w:rFonts w:ascii="Arial" w:hAnsi="Arial" w:cs="Arial"/>
        </w:rPr>
        <w:t>In this contribution, we share our view on how we may enable NR inter-band UL CA to fully utilize each constituent band power capability.</w:t>
      </w:r>
    </w:p>
    <w:p w14:paraId="14D23446" w14:textId="5907B7B2" w:rsidR="006D7B72" w:rsidRDefault="006D7B72" w:rsidP="00886D52">
      <w:pPr>
        <w:spacing w:after="0"/>
        <w:jc w:val="both"/>
        <w:rPr>
          <w:rFonts w:ascii="Arial" w:hAnsi="Arial" w:cs="Arial"/>
        </w:rPr>
      </w:pPr>
    </w:p>
    <w:p w14:paraId="19C1F39A" w14:textId="1B0CF3CF" w:rsidR="00432F60" w:rsidRDefault="00F554C0" w:rsidP="00886D52">
      <w:pPr>
        <w:spacing w:after="120"/>
        <w:jc w:val="both"/>
        <w:rPr>
          <w:rFonts w:ascii="Arial" w:hAnsi="Arial" w:cs="Arial"/>
          <w:i/>
          <w:iCs/>
        </w:rPr>
      </w:pPr>
      <w:r w:rsidRPr="002119C8">
        <w:rPr>
          <w:rFonts w:ascii="Arial" w:hAnsi="Arial" w:cs="Arial"/>
          <w:b/>
          <w:bCs/>
          <w:i/>
          <w:iCs/>
        </w:rPr>
        <w:t>Observation 1</w:t>
      </w:r>
      <w:r w:rsidRPr="002119C8">
        <w:rPr>
          <w:rFonts w:ascii="Arial" w:hAnsi="Arial" w:cs="Arial"/>
          <w:i/>
          <w:iCs/>
        </w:rPr>
        <w:t>: One potential issue with PC2 inter-band UL CA is when UL SCell is deactivated, the UE would not be able to maintain PC2 power capability if its per band capability is only PC3.</w:t>
      </w:r>
    </w:p>
    <w:p w14:paraId="5AF1FB1A" w14:textId="77777777" w:rsidR="00F554C0" w:rsidRPr="00F554C0" w:rsidRDefault="00F554C0" w:rsidP="00F554C0">
      <w:pPr>
        <w:spacing w:after="0"/>
        <w:jc w:val="both"/>
        <w:rPr>
          <w:rFonts w:ascii="Arial" w:hAnsi="Arial" w:cs="Arial"/>
          <w:b/>
          <w:bCs/>
        </w:rPr>
      </w:pPr>
    </w:p>
    <w:p w14:paraId="502CA876" w14:textId="15774133" w:rsidR="00886D52" w:rsidRDefault="00F554C0" w:rsidP="009E462B">
      <w:pPr>
        <w:spacing w:after="120"/>
        <w:jc w:val="both"/>
        <w:rPr>
          <w:rFonts w:ascii="Arial" w:hAnsi="Arial" w:cs="Arial"/>
          <w:i/>
          <w:iCs/>
        </w:rPr>
      </w:pPr>
      <w:r w:rsidRPr="00DB76B5">
        <w:rPr>
          <w:rFonts w:ascii="Arial" w:hAnsi="Arial" w:cs="Arial"/>
          <w:b/>
          <w:bCs/>
          <w:i/>
          <w:iCs/>
        </w:rPr>
        <w:t xml:space="preserve">Observation </w:t>
      </w:r>
      <w:r>
        <w:rPr>
          <w:rFonts w:ascii="Arial" w:hAnsi="Arial" w:cs="Arial"/>
          <w:b/>
          <w:bCs/>
          <w:i/>
          <w:iCs/>
        </w:rPr>
        <w:t>2</w:t>
      </w:r>
      <w:r w:rsidRPr="00DB76B5">
        <w:rPr>
          <w:rFonts w:ascii="Arial" w:hAnsi="Arial" w:cs="Arial"/>
          <w:i/>
          <w:iCs/>
        </w:rPr>
        <w:t>: Per-band requirements can very well be applied for inter-band UL CA without the need for defining the composite power class provided the thermal and SAR issues can be mitigated, just like that for FR1-FR2 UL CA.</w:t>
      </w:r>
    </w:p>
    <w:p w14:paraId="23B42697" w14:textId="5139331D" w:rsidR="009E462B" w:rsidRDefault="009E462B" w:rsidP="00886D52">
      <w:pPr>
        <w:spacing w:after="0"/>
        <w:jc w:val="both"/>
        <w:rPr>
          <w:rFonts w:ascii="Arial" w:hAnsi="Arial" w:cs="Arial"/>
          <w:i/>
          <w:iCs/>
        </w:rPr>
      </w:pPr>
    </w:p>
    <w:p w14:paraId="1A6ACB96" w14:textId="7DE62B25" w:rsidR="009E462B" w:rsidRDefault="00F554C0" w:rsidP="009E462B">
      <w:pPr>
        <w:spacing w:after="120"/>
        <w:jc w:val="both"/>
        <w:rPr>
          <w:rFonts w:ascii="Arial" w:hAnsi="Arial" w:cs="Arial"/>
          <w:i/>
          <w:iCs/>
        </w:rPr>
      </w:pPr>
      <w:r w:rsidRPr="00E335EE">
        <w:rPr>
          <w:rFonts w:ascii="Arial" w:hAnsi="Arial" w:cs="Arial"/>
          <w:b/>
          <w:bCs/>
          <w:i/>
          <w:iCs/>
        </w:rPr>
        <w:t>Observation 3</w:t>
      </w:r>
      <w:r w:rsidRPr="00E335EE">
        <w:rPr>
          <w:rFonts w:ascii="Arial" w:hAnsi="Arial" w:cs="Arial"/>
          <w:i/>
          <w:iCs/>
        </w:rPr>
        <w:t>: Inter-band UL CA power class is only needed when a UE would like to confine its own total maximum output power to less than the sum of its per-band power capability. Otherwise, per-band power capability should be sufficient</w:t>
      </w:r>
      <w:r>
        <w:rPr>
          <w:rFonts w:ascii="Arial" w:hAnsi="Arial" w:cs="Arial"/>
          <w:i/>
          <w:iCs/>
        </w:rPr>
        <w:t>.</w:t>
      </w:r>
    </w:p>
    <w:p w14:paraId="5B0EF013" w14:textId="671CEFB4" w:rsidR="009E462B" w:rsidRDefault="009E462B" w:rsidP="00886D52">
      <w:pPr>
        <w:spacing w:after="0"/>
        <w:jc w:val="both"/>
        <w:rPr>
          <w:rFonts w:ascii="Arial" w:hAnsi="Arial" w:cs="Arial"/>
          <w:i/>
          <w:iCs/>
        </w:rPr>
      </w:pPr>
    </w:p>
    <w:p w14:paraId="5C24AE52" w14:textId="69F31F37" w:rsidR="009E462B" w:rsidRDefault="00F554C0" w:rsidP="009E462B">
      <w:pPr>
        <w:spacing w:after="120"/>
        <w:jc w:val="both"/>
        <w:rPr>
          <w:rFonts w:ascii="Arial" w:hAnsi="Arial" w:cs="Arial"/>
          <w:i/>
          <w:iCs/>
        </w:rPr>
      </w:pPr>
      <w:r w:rsidRPr="00A46C3B">
        <w:rPr>
          <w:rFonts w:ascii="Arial" w:hAnsi="Arial" w:cs="Arial"/>
          <w:b/>
          <w:bCs/>
          <w:i/>
          <w:iCs/>
        </w:rPr>
        <w:t>Proposal</w:t>
      </w:r>
      <w:r>
        <w:rPr>
          <w:rFonts w:ascii="Arial" w:hAnsi="Arial" w:cs="Arial"/>
          <w:b/>
          <w:bCs/>
          <w:i/>
          <w:iCs/>
        </w:rPr>
        <w:t xml:space="preserve"> 1</w:t>
      </w:r>
      <w:r w:rsidRPr="00A46C3B">
        <w:rPr>
          <w:rFonts w:ascii="Arial" w:hAnsi="Arial" w:cs="Arial"/>
          <w:i/>
          <w:iCs/>
        </w:rPr>
        <w:t>: Introduce a new CA power class where the requirements would be based on per-band power capability to enable NR inter-band UL CA to fully utilize each constituent band power capability.</w:t>
      </w:r>
    </w:p>
    <w:p w14:paraId="09DAA234" w14:textId="238D499C" w:rsidR="009E462B" w:rsidRDefault="009E462B" w:rsidP="00886D52">
      <w:pPr>
        <w:spacing w:after="0"/>
        <w:jc w:val="both"/>
        <w:rPr>
          <w:rFonts w:ascii="Arial" w:hAnsi="Arial" w:cs="Arial"/>
          <w:i/>
          <w:iCs/>
        </w:rPr>
      </w:pPr>
    </w:p>
    <w:p w14:paraId="7E4D994B" w14:textId="71C9D773" w:rsidR="009E462B" w:rsidRDefault="00F554C0" w:rsidP="009E462B">
      <w:pPr>
        <w:spacing w:after="120"/>
        <w:jc w:val="both"/>
        <w:rPr>
          <w:rFonts w:ascii="Arial" w:hAnsi="Arial" w:cs="Arial"/>
          <w:i/>
          <w:iCs/>
        </w:rPr>
      </w:pPr>
      <w:r w:rsidRPr="00F554C0">
        <w:rPr>
          <w:rFonts w:ascii="Arial" w:hAnsi="Arial" w:cs="Arial"/>
          <w:b/>
          <w:bCs/>
          <w:i/>
          <w:iCs/>
        </w:rPr>
        <w:t>Proposal 2</w:t>
      </w:r>
      <w:r w:rsidRPr="00F554C0">
        <w:rPr>
          <w:rFonts w:ascii="Arial" w:hAnsi="Arial" w:cs="Arial"/>
          <w:i/>
          <w:iCs/>
        </w:rPr>
        <w:t>: There is no need to further define separate MSD requirements with different UL CA power compositions other than PC2 and PC3 to enable NR inter-band UL CA to fully utilize each constituent band power capability.</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67C2CA75" w14:textId="061BC11F" w:rsidR="008F626A" w:rsidRDefault="008F626A" w:rsidP="008F626A">
      <w:pPr>
        <w:pStyle w:val="EX"/>
        <w:jc w:val="both"/>
        <w:rPr>
          <w:rFonts w:ascii="Arial" w:hAnsi="Arial" w:cs="Arial"/>
        </w:rPr>
      </w:pPr>
      <w:r>
        <w:rPr>
          <w:rFonts w:ascii="Arial" w:hAnsi="Arial" w:cs="Arial"/>
        </w:rPr>
        <w:t>RP-20</w:t>
      </w:r>
      <w:r w:rsidR="00304174">
        <w:rPr>
          <w:rFonts w:ascii="Arial" w:hAnsi="Arial" w:cs="Arial"/>
        </w:rPr>
        <w:t>1584</w:t>
      </w:r>
      <w:r>
        <w:rPr>
          <w:rFonts w:ascii="Arial" w:hAnsi="Arial" w:cs="Arial"/>
        </w:rPr>
        <w:t xml:space="preserve"> “</w:t>
      </w:r>
      <w:r w:rsidR="00304174" w:rsidRPr="00304174">
        <w:rPr>
          <w:rFonts w:ascii="Arial" w:hAnsi="Arial" w:cs="Arial"/>
        </w:rPr>
        <w:t>Revised WID: SAR schemes for UE power class 2 (PC2) for NR inter-band Carrier Aggregation and supplemental uplink (SUL) configurations with 2 bands UL</w:t>
      </w:r>
      <w:r>
        <w:rPr>
          <w:rFonts w:ascii="Arial" w:hAnsi="Arial" w:cs="Arial"/>
        </w:rPr>
        <w:t xml:space="preserve">”, </w:t>
      </w:r>
      <w:r w:rsidR="00304174">
        <w:rPr>
          <w:rFonts w:ascii="Arial" w:hAnsi="Arial" w:cs="Arial"/>
        </w:rPr>
        <w:t>China Telecom</w:t>
      </w:r>
      <w:r>
        <w:rPr>
          <w:rFonts w:ascii="Arial" w:hAnsi="Arial" w:cs="Arial"/>
        </w:rPr>
        <w:t>, 3GPP TSG-RAN Meeting #</w:t>
      </w:r>
      <w:r w:rsidR="00304174">
        <w:rPr>
          <w:rFonts w:ascii="Arial" w:hAnsi="Arial" w:cs="Arial"/>
        </w:rPr>
        <w:t>89</w:t>
      </w:r>
      <w:r>
        <w:rPr>
          <w:rFonts w:ascii="Arial" w:hAnsi="Arial" w:cs="Arial"/>
        </w:rPr>
        <w:t xml:space="preserve">-e, </w:t>
      </w:r>
      <w:r w:rsidR="00304174">
        <w:rPr>
          <w:rFonts w:ascii="Arial" w:hAnsi="Arial" w:cs="Arial"/>
        </w:rPr>
        <w:t>September</w:t>
      </w:r>
      <w:r>
        <w:rPr>
          <w:rFonts w:ascii="Arial" w:hAnsi="Arial" w:cs="Arial"/>
        </w:rPr>
        <w:t xml:space="preserve"> </w:t>
      </w:r>
      <w:r w:rsidR="00304174">
        <w:rPr>
          <w:rFonts w:ascii="Arial" w:hAnsi="Arial" w:cs="Arial"/>
        </w:rPr>
        <w:t>14</w:t>
      </w:r>
      <w:r w:rsidRPr="008F626A">
        <w:rPr>
          <w:rFonts w:ascii="Arial" w:hAnsi="Arial" w:cs="Arial"/>
          <w:vertAlign w:val="superscript"/>
        </w:rPr>
        <w:t>th</w:t>
      </w:r>
      <w:r>
        <w:rPr>
          <w:rFonts w:ascii="Arial" w:hAnsi="Arial" w:cs="Arial"/>
        </w:rPr>
        <w:t xml:space="preserve"> – 1</w:t>
      </w:r>
      <w:r w:rsidR="00304174">
        <w:rPr>
          <w:rFonts w:ascii="Arial" w:hAnsi="Arial" w:cs="Arial"/>
        </w:rPr>
        <w:t>8</w:t>
      </w:r>
      <w:r w:rsidRPr="008F626A">
        <w:rPr>
          <w:rFonts w:ascii="Arial" w:hAnsi="Arial" w:cs="Arial"/>
          <w:vertAlign w:val="superscript"/>
        </w:rPr>
        <w:t>th</w:t>
      </w:r>
      <w:r>
        <w:rPr>
          <w:rFonts w:ascii="Arial" w:hAnsi="Arial" w:cs="Arial"/>
        </w:rPr>
        <w:t>, 2020</w:t>
      </w:r>
    </w:p>
    <w:p w14:paraId="741C3E55" w14:textId="38724102" w:rsidR="00304174" w:rsidRDefault="00304174" w:rsidP="008F626A">
      <w:pPr>
        <w:pStyle w:val="EX"/>
        <w:jc w:val="both"/>
        <w:rPr>
          <w:rFonts w:ascii="Arial" w:hAnsi="Arial" w:cs="Arial"/>
        </w:rPr>
      </w:pPr>
      <w:r>
        <w:rPr>
          <w:rFonts w:ascii="Arial" w:hAnsi="Arial" w:cs="Arial"/>
        </w:rPr>
        <w:t>RP-202373 “</w:t>
      </w:r>
      <w:r w:rsidRPr="00304174">
        <w:rPr>
          <w:rFonts w:ascii="Arial" w:hAnsi="Arial" w:cs="Arial"/>
        </w:rPr>
        <w:t>Revised WID: High power UE for NR inter-band Carrier Aggregation with 2 bands downlink and x bands uplink (x=1,2)</w:t>
      </w:r>
      <w:r>
        <w:rPr>
          <w:rFonts w:ascii="Arial" w:hAnsi="Arial" w:cs="Arial"/>
        </w:rPr>
        <w:t>”, China Telecom,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p>
    <w:p w14:paraId="0C9E6A98" w14:textId="14C8D180" w:rsidR="00304174" w:rsidRDefault="00304174" w:rsidP="008F626A">
      <w:pPr>
        <w:pStyle w:val="EX"/>
        <w:jc w:val="both"/>
        <w:rPr>
          <w:rFonts w:ascii="Arial" w:hAnsi="Arial" w:cs="Arial"/>
        </w:rPr>
      </w:pPr>
      <w:r>
        <w:rPr>
          <w:rFonts w:ascii="Arial" w:hAnsi="Arial" w:cs="Arial"/>
        </w:rPr>
        <w:t>R4-2106439 “</w:t>
      </w:r>
      <w:r w:rsidRPr="00304174">
        <w:rPr>
          <w:rFonts w:ascii="Arial" w:hAnsi="Arial" w:cs="Arial"/>
        </w:rPr>
        <w:t>Upper limits on output power for dual PA</w:t>
      </w:r>
      <w:r>
        <w:rPr>
          <w:rFonts w:ascii="Arial" w:hAnsi="Arial" w:cs="Arial"/>
        </w:rPr>
        <w:t xml:space="preserve">”, </w:t>
      </w:r>
      <w:r w:rsidRPr="00304174">
        <w:rPr>
          <w:rFonts w:ascii="Arial" w:hAnsi="Arial" w:cs="Arial"/>
        </w:rPr>
        <w:t>Qualcomm Incorporated</w:t>
      </w:r>
      <w:r>
        <w:rPr>
          <w:rFonts w:ascii="Arial" w:hAnsi="Arial" w:cs="Arial"/>
        </w:rPr>
        <w:t>, 3GPP TSG-RAN WG4 Meeting #97-e, November 2</w:t>
      </w:r>
      <w:r w:rsidRPr="00304174">
        <w:rPr>
          <w:rFonts w:ascii="Arial" w:hAnsi="Arial" w:cs="Arial"/>
          <w:vertAlign w:val="superscript"/>
        </w:rPr>
        <w:t>nd</w:t>
      </w:r>
      <w:r>
        <w:rPr>
          <w:rFonts w:ascii="Arial" w:hAnsi="Arial" w:cs="Arial"/>
        </w:rPr>
        <w:t xml:space="preserve"> – 13</w:t>
      </w:r>
      <w:r w:rsidRPr="00DF0098">
        <w:rPr>
          <w:rFonts w:ascii="Arial" w:hAnsi="Arial" w:cs="Arial"/>
          <w:vertAlign w:val="superscript"/>
        </w:rPr>
        <w:t>th</w:t>
      </w:r>
      <w:r>
        <w:rPr>
          <w:rFonts w:ascii="Arial" w:hAnsi="Arial" w:cs="Arial"/>
        </w:rPr>
        <w:t>, 2020</w:t>
      </w:r>
    </w:p>
    <w:p w14:paraId="17919B1A" w14:textId="675B5913"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2102</w:t>
      </w:r>
      <w:r w:rsidR="00304174">
        <w:rPr>
          <w:rFonts w:ascii="Arial" w:hAnsi="Arial" w:cs="Arial"/>
        </w:rPr>
        <w:t>414</w:t>
      </w:r>
      <w:r w:rsidR="00DF0098">
        <w:rPr>
          <w:rFonts w:ascii="Arial" w:hAnsi="Arial" w:cs="Arial"/>
        </w:rPr>
        <w:t xml:space="preserve"> “</w:t>
      </w:r>
      <w:r w:rsidR="00304174" w:rsidRPr="00304174">
        <w:rPr>
          <w:rFonts w:ascii="Arial" w:hAnsi="Arial" w:cs="Arial"/>
        </w:rPr>
        <w:t>Increasing UE maximum output power</w:t>
      </w:r>
      <w:r w:rsidR="00DF0098">
        <w:rPr>
          <w:rFonts w:ascii="Arial" w:hAnsi="Arial" w:cs="Arial"/>
        </w:rPr>
        <w:t xml:space="preserve">”, </w:t>
      </w:r>
      <w:r w:rsidR="00304174" w:rsidRPr="00304174">
        <w:rPr>
          <w:rFonts w:ascii="Arial" w:hAnsi="Arial" w:cs="Arial"/>
        </w:rPr>
        <w:t>Qualcomm Incorporated</w:t>
      </w:r>
      <w:r w:rsidR="00DF0098">
        <w:rPr>
          <w:rFonts w:ascii="Arial" w:hAnsi="Arial" w:cs="Arial"/>
        </w:rPr>
        <w:t>,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p w14:paraId="3675294F" w14:textId="0FB8468A" w:rsidR="00F554C0" w:rsidRDefault="00F554C0" w:rsidP="008F626A">
      <w:pPr>
        <w:pStyle w:val="EX"/>
        <w:jc w:val="both"/>
        <w:rPr>
          <w:rFonts w:ascii="Arial" w:hAnsi="Arial" w:cs="Arial"/>
        </w:rPr>
      </w:pPr>
      <w:r>
        <w:rPr>
          <w:rFonts w:ascii="Arial" w:hAnsi="Arial" w:cs="Arial"/>
        </w:rPr>
        <w:t>R4-2105342 “</w:t>
      </w:r>
      <w:r w:rsidRPr="00F554C0">
        <w:rPr>
          <w:rFonts w:ascii="Arial" w:hAnsi="Arial" w:cs="Arial"/>
        </w:rPr>
        <w:t>Way forward on increasing UE maximum power high limit</w:t>
      </w:r>
      <w:r>
        <w:rPr>
          <w:rFonts w:ascii="Arial" w:hAnsi="Arial" w:cs="Arial"/>
        </w:rPr>
        <w:t xml:space="preserve">”, Qualcomm, </w:t>
      </w:r>
      <w:r>
        <w:rPr>
          <w:rFonts w:ascii="Arial" w:hAnsi="Arial" w:cs="Arial"/>
        </w:rPr>
        <w:t>3GPP TSG-RAN WG4 Meeting #98bis-e, April 12</w:t>
      </w:r>
      <w:r w:rsidRPr="00450387">
        <w:rPr>
          <w:rFonts w:ascii="Arial" w:hAnsi="Arial" w:cs="Arial"/>
          <w:vertAlign w:val="superscript"/>
        </w:rPr>
        <w:t>th</w:t>
      </w:r>
      <w:r>
        <w:rPr>
          <w:rFonts w:ascii="Arial" w:hAnsi="Arial" w:cs="Arial"/>
        </w:rPr>
        <w:t xml:space="preserve"> – 20</w:t>
      </w:r>
      <w:r w:rsidRPr="00450387">
        <w:rPr>
          <w:rFonts w:ascii="Arial" w:hAnsi="Arial" w:cs="Arial"/>
          <w:vertAlign w:val="superscript"/>
        </w:rPr>
        <w:t>th</w:t>
      </w:r>
      <w:r>
        <w:rPr>
          <w:rFonts w:ascii="Arial" w:hAnsi="Arial" w:cs="Arial"/>
        </w:rPr>
        <w:t>, 2021</w:t>
      </w:r>
    </w:p>
    <w:p w14:paraId="2B76CF89" w14:textId="45370A21" w:rsidR="00F554C0" w:rsidRPr="0041733B" w:rsidRDefault="00F554C0" w:rsidP="008F626A">
      <w:pPr>
        <w:pStyle w:val="EX"/>
        <w:jc w:val="both"/>
        <w:rPr>
          <w:rFonts w:ascii="Arial" w:hAnsi="Arial" w:cs="Arial"/>
        </w:rPr>
      </w:pPr>
      <w:r>
        <w:rPr>
          <w:rFonts w:ascii="Arial" w:hAnsi="Arial" w:cs="Arial"/>
        </w:rPr>
        <w:t>R4-2106905 “</w:t>
      </w:r>
      <w:r w:rsidRPr="00F554C0">
        <w:rPr>
          <w:rFonts w:ascii="Arial" w:hAnsi="Arial" w:cs="Arial"/>
        </w:rPr>
        <w:t>Power class consideration for NR inter-band UL CA</w:t>
      </w:r>
      <w:r>
        <w:rPr>
          <w:rFonts w:ascii="Arial" w:hAnsi="Arial" w:cs="Arial"/>
        </w:rPr>
        <w:t xml:space="preserve">”, Apple, </w:t>
      </w:r>
      <w:r>
        <w:rPr>
          <w:rFonts w:ascii="Arial" w:hAnsi="Arial" w:cs="Arial"/>
        </w:rPr>
        <w:t>3GPP TSG-RAN WG4 Meeting #98bis-e, April 12</w:t>
      </w:r>
      <w:r w:rsidRPr="00450387">
        <w:rPr>
          <w:rFonts w:ascii="Arial" w:hAnsi="Arial" w:cs="Arial"/>
          <w:vertAlign w:val="superscript"/>
        </w:rPr>
        <w:t>th</w:t>
      </w:r>
      <w:r>
        <w:rPr>
          <w:rFonts w:ascii="Arial" w:hAnsi="Arial" w:cs="Arial"/>
        </w:rPr>
        <w:t xml:space="preserve"> – 20</w:t>
      </w:r>
      <w:r w:rsidRPr="00450387">
        <w:rPr>
          <w:rFonts w:ascii="Arial" w:hAnsi="Arial" w:cs="Arial"/>
          <w:vertAlign w:val="superscript"/>
        </w:rPr>
        <w:t>th</w:t>
      </w:r>
      <w:r>
        <w:rPr>
          <w:rFonts w:ascii="Arial" w:hAnsi="Arial" w:cs="Arial"/>
        </w:rPr>
        <w:t>, 2021</w:t>
      </w:r>
    </w:p>
    <w:sectPr w:rsidR="00F554C0" w:rsidRPr="0041733B"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BD773" w14:textId="77777777" w:rsidR="00156DED" w:rsidRDefault="00156DED">
      <w:r>
        <w:separator/>
      </w:r>
    </w:p>
  </w:endnote>
  <w:endnote w:type="continuationSeparator" w:id="0">
    <w:p w14:paraId="6552F115" w14:textId="77777777" w:rsidR="00156DED" w:rsidRDefault="0015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47A72" w14:textId="77777777" w:rsidR="00156DED" w:rsidRDefault="00156DED">
      <w:r>
        <w:separator/>
      </w:r>
    </w:p>
  </w:footnote>
  <w:footnote w:type="continuationSeparator" w:id="0">
    <w:p w14:paraId="19E0159A" w14:textId="77777777" w:rsidR="00156DED" w:rsidRDefault="0015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2"/>
  </w:num>
  <w:num w:numId="13">
    <w:abstractNumId w:val="7"/>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5A0E"/>
    <w:rsid w:val="00051834"/>
    <w:rsid w:val="00054529"/>
    <w:rsid w:val="00054A22"/>
    <w:rsid w:val="00062023"/>
    <w:rsid w:val="000655A6"/>
    <w:rsid w:val="0006704A"/>
    <w:rsid w:val="000742F4"/>
    <w:rsid w:val="00080512"/>
    <w:rsid w:val="00092E3F"/>
    <w:rsid w:val="000A0C3B"/>
    <w:rsid w:val="000A365D"/>
    <w:rsid w:val="000A68F3"/>
    <w:rsid w:val="000B61FB"/>
    <w:rsid w:val="000C47C3"/>
    <w:rsid w:val="000D58AB"/>
    <w:rsid w:val="000E1A37"/>
    <w:rsid w:val="000E5C81"/>
    <w:rsid w:val="00104BC6"/>
    <w:rsid w:val="00114E2C"/>
    <w:rsid w:val="00121103"/>
    <w:rsid w:val="00133525"/>
    <w:rsid w:val="00156DED"/>
    <w:rsid w:val="0016611C"/>
    <w:rsid w:val="00166B5C"/>
    <w:rsid w:val="00181118"/>
    <w:rsid w:val="001841B1"/>
    <w:rsid w:val="001A286D"/>
    <w:rsid w:val="001A410D"/>
    <w:rsid w:val="001A4C42"/>
    <w:rsid w:val="001C21C3"/>
    <w:rsid w:val="001D02C2"/>
    <w:rsid w:val="001D1470"/>
    <w:rsid w:val="001F0C1D"/>
    <w:rsid w:val="001F1132"/>
    <w:rsid w:val="001F168B"/>
    <w:rsid w:val="00204648"/>
    <w:rsid w:val="002119C8"/>
    <w:rsid w:val="002242B0"/>
    <w:rsid w:val="002347A2"/>
    <w:rsid w:val="002450A4"/>
    <w:rsid w:val="00247926"/>
    <w:rsid w:val="00261B7C"/>
    <w:rsid w:val="0026424E"/>
    <w:rsid w:val="002675F0"/>
    <w:rsid w:val="00276EE4"/>
    <w:rsid w:val="00282015"/>
    <w:rsid w:val="002915C9"/>
    <w:rsid w:val="002A2A03"/>
    <w:rsid w:val="002B6339"/>
    <w:rsid w:val="002D61E3"/>
    <w:rsid w:val="002E00EE"/>
    <w:rsid w:val="002E3933"/>
    <w:rsid w:val="00301BA3"/>
    <w:rsid w:val="00304174"/>
    <w:rsid w:val="003172DC"/>
    <w:rsid w:val="00335A5F"/>
    <w:rsid w:val="0034052F"/>
    <w:rsid w:val="00342AC6"/>
    <w:rsid w:val="00353AFA"/>
    <w:rsid w:val="0035462D"/>
    <w:rsid w:val="003765B8"/>
    <w:rsid w:val="003772E9"/>
    <w:rsid w:val="003926D8"/>
    <w:rsid w:val="00396C5D"/>
    <w:rsid w:val="003A0483"/>
    <w:rsid w:val="003B56B1"/>
    <w:rsid w:val="003C3971"/>
    <w:rsid w:val="003C6A8C"/>
    <w:rsid w:val="003D2C99"/>
    <w:rsid w:val="003E7753"/>
    <w:rsid w:val="003F0C6B"/>
    <w:rsid w:val="003F15CD"/>
    <w:rsid w:val="003F6ACE"/>
    <w:rsid w:val="00403E33"/>
    <w:rsid w:val="0041733B"/>
    <w:rsid w:val="00423334"/>
    <w:rsid w:val="00423521"/>
    <w:rsid w:val="00432F60"/>
    <w:rsid w:val="004345EC"/>
    <w:rsid w:val="00434AD6"/>
    <w:rsid w:val="00463240"/>
    <w:rsid w:val="004728B7"/>
    <w:rsid w:val="0047564A"/>
    <w:rsid w:val="00475AC6"/>
    <w:rsid w:val="004768DA"/>
    <w:rsid w:val="00476DFF"/>
    <w:rsid w:val="004819D5"/>
    <w:rsid w:val="004826A9"/>
    <w:rsid w:val="004A5DB3"/>
    <w:rsid w:val="004A69CF"/>
    <w:rsid w:val="004B52BA"/>
    <w:rsid w:val="004B5C7F"/>
    <w:rsid w:val="004C15E6"/>
    <w:rsid w:val="004C1601"/>
    <w:rsid w:val="004D3578"/>
    <w:rsid w:val="004D5ADE"/>
    <w:rsid w:val="004E213A"/>
    <w:rsid w:val="004F0988"/>
    <w:rsid w:val="004F3340"/>
    <w:rsid w:val="004F3E3D"/>
    <w:rsid w:val="004F7DEF"/>
    <w:rsid w:val="00507C83"/>
    <w:rsid w:val="0051025D"/>
    <w:rsid w:val="00523D73"/>
    <w:rsid w:val="0053388B"/>
    <w:rsid w:val="00534BE5"/>
    <w:rsid w:val="00535773"/>
    <w:rsid w:val="00543E6C"/>
    <w:rsid w:val="0054772A"/>
    <w:rsid w:val="00565087"/>
    <w:rsid w:val="00572E14"/>
    <w:rsid w:val="00594F57"/>
    <w:rsid w:val="005973BE"/>
    <w:rsid w:val="005A0CAB"/>
    <w:rsid w:val="005A0DD1"/>
    <w:rsid w:val="005A5986"/>
    <w:rsid w:val="005A656C"/>
    <w:rsid w:val="005D2E01"/>
    <w:rsid w:val="005D7526"/>
    <w:rsid w:val="005E69AE"/>
    <w:rsid w:val="00602AEA"/>
    <w:rsid w:val="006054D7"/>
    <w:rsid w:val="006073EA"/>
    <w:rsid w:val="00607E3C"/>
    <w:rsid w:val="00614FDF"/>
    <w:rsid w:val="00617BD2"/>
    <w:rsid w:val="00624566"/>
    <w:rsid w:val="006246A7"/>
    <w:rsid w:val="00625205"/>
    <w:rsid w:val="0062595A"/>
    <w:rsid w:val="0063543D"/>
    <w:rsid w:val="00647114"/>
    <w:rsid w:val="006528E0"/>
    <w:rsid w:val="00662106"/>
    <w:rsid w:val="006A2C3D"/>
    <w:rsid w:val="006A323F"/>
    <w:rsid w:val="006A7137"/>
    <w:rsid w:val="006A754B"/>
    <w:rsid w:val="006B30D0"/>
    <w:rsid w:val="006C228A"/>
    <w:rsid w:val="006C3D95"/>
    <w:rsid w:val="006D7B72"/>
    <w:rsid w:val="006E5C86"/>
    <w:rsid w:val="0070556D"/>
    <w:rsid w:val="007114D4"/>
    <w:rsid w:val="00713C44"/>
    <w:rsid w:val="00734A5B"/>
    <w:rsid w:val="0074026F"/>
    <w:rsid w:val="007429F6"/>
    <w:rsid w:val="00744E76"/>
    <w:rsid w:val="00752198"/>
    <w:rsid w:val="00753881"/>
    <w:rsid w:val="007551EB"/>
    <w:rsid w:val="00755F93"/>
    <w:rsid w:val="00772FB5"/>
    <w:rsid w:val="00774DA4"/>
    <w:rsid w:val="00781F0F"/>
    <w:rsid w:val="007B22B1"/>
    <w:rsid w:val="007B600E"/>
    <w:rsid w:val="007E5AE9"/>
    <w:rsid w:val="007F0F4A"/>
    <w:rsid w:val="008028A4"/>
    <w:rsid w:val="00820B25"/>
    <w:rsid w:val="00830747"/>
    <w:rsid w:val="00857DED"/>
    <w:rsid w:val="008768CA"/>
    <w:rsid w:val="00886D52"/>
    <w:rsid w:val="0089062C"/>
    <w:rsid w:val="008A3527"/>
    <w:rsid w:val="008A5F18"/>
    <w:rsid w:val="008A645A"/>
    <w:rsid w:val="008B5275"/>
    <w:rsid w:val="008B58D4"/>
    <w:rsid w:val="008C384C"/>
    <w:rsid w:val="008C48CC"/>
    <w:rsid w:val="008C494B"/>
    <w:rsid w:val="008C74C8"/>
    <w:rsid w:val="008E68C8"/>
    <w:rsid w:val="008E7986"/>
    <w:rsid w:val="008F626A"/>
    <w:rsid w:val="0090271F"/>
    <w:rsid w:val="00902E23"/>
    <w:rsid w:val="0091018D"/>
    <w:rsid w:val="009114D7"/>
    <w:rsid w:val="0091348E"/>
    <w:rsid w:val="00917CCB"/>
    <w:rsid w:val="00921E71"/>
    <w:rsid w:val="00930919"/>
    <w:rsid w:val="00942EC2"/>
    <w:rsid w:val="00945DDF"/>
    <w:rsid w:val="0094625B"/>
    <w:rsid w:val="0095039B"/>
    <w:rsid w:val="00952398"/>
    <w:rsid w:val="00952E04"/>
    <w:rsid w:val="00955390"/>
    <w:rsid w:val="00965947"/>
    <w:rsid w:val="00986DFB"/>
    <w:rsid w:val="009929FF"/>
    <w:rsid w:val="009B373D"/>
    <w:rsid w:val="009D5C3A"/>
    <w:rsid w:val="009E462B"/>
    <w:rsid w:val="009F37B7"/>
    <w:rsid w:val="009F5E43"/>
    <w:rsid w:val="00A06AAF"/>
    <w:rsid w:val="00A10F02"/>
    <w:rsid w:val="00A13BCD"/>
    <w:rsid w:val="00A13C2E"/>
    <w:rsid w:val="00A14D3F"/>
    <w:rsid w:val="00A164B4"/>
    <w:rsid w:val="00A1761C"/>
    <w:rsid w:val="00A2000D"/>
    <w:rsid w:val="00A20472"/>
    <w:rsid w:val="00A26956"/>
    <w:rsid w:val="00A46291"/>
    <w:rsid w:val="00A46C3B"/>
    <w:rsid w:val="00A536F4"/>
    <w:rsid w:val="00A53724"/>
    <w:rsid w:val="00A612AD"/>
    <w:rsid w:val="00A625A6"/>
    <w:rsid w:val="00A67816"/>
    <w:rsid w:val="00A7175A"/>
    <w:rsid w:val="00A73129"/>
    <w:rsid w:val="00A75621"/>
    <w:rsid w:val="00A82055"/>
    <w:rsid w:val="00A82346"/>
    <w:rsid w:val="00A83518"/>
    <w:rsid w:val="00A92BA1"/>
    <w:rsid w:val="00A942D0"/>
    <w:rsid w:val="00AB5A96"/>
    <w:rsid w:val="00AC0150"/>
    <w:rsid w:val="00AC1EBB"/>
    <w:rsid w:val="00AC6BC6"/>
    <w:rsid w:val="00AC6D4C"/>
    <w:rsid w:val="00AD5F64"/>
    <w:rsid w:val="00AE3797"/>
    <w:rsid w:val="00AF7AB0"/>
    <w:rsid w:val="00B150E6"/>
    <w:rsid w:val="00B15449"/>
    <w:rsid w:val="00B231E1"/>
    <w:rsid w:val="00B2629A"/>
    <w:rsid w:val="00B35505"/>
    <w:rsid w:val="00B42A9D"/>
    <w:rsid w:val="00B51CDC"/>
    <w:rsid w:val="00B574A0"/>
    <w:rsid w:val="00B6381B"/>
    <w:rsid w:val="00B76FBB"/>
    <w:rsid w:val="00B863E2"/>
    <w:rsid w:val="00B90C16"/>
    <w:rsid w:val="00B93086"/>
    <w:rsid w:val="00BA19ED"/>
    <w:rsid w:val="00BA300B"/>
    <w:rsid w:val="00BA4B8D"/>
    <w:rsid w:val="00BC0F7D"/>
    <w:rsid w:val="00BE3255"/>
    <w:rsid w:val="00BF128E"/>
    <w:rsid w:val="00BF4C3B"/>
    <w:rsid w:val="00BF6A1B"/>
    <w:rsid w:val="00C1496A"/>
    <w:rsid w:val="00C33079"/>
    <w:rsid w:val="00C358C6"/>
    <w:rsid w:val="00C45231"/>
    <w:rsid w:val="00C54839"/>
    <w:rsid w:val="00C54C23"/>
    <w:rsid w:val="00C575E9"/>
    <w:rsid w:val="00C71DA1"/>
    <w:rsid w:val="00C72833"/>
    <w:rsid w:val="00C80F1D"/>
    <w:rsid w:val="00C87227"/>
    <w:rsid w:val="00C93F40"/>
    <w:rsid w:val="00CA3D0C"/>
    <w:rsid w:val="00CC6588"/>
    <w:rsid w:val="00CE2F48"/>
    <w:rsid w:val="00CE6DD7"/>
    <w:rsid w:val="00CF20E3"/>
    <w:rsid w:val="00CF4D0D"/>
    <w:rsid w:val="00CF65B5"/>
    <w:rsid w:val="00D03C06"/>
    <w:rsid w:val="00D309CC"/>
    <w:rsid w:val="00D463D6"/>
    <w:rsid w:val="00D46431"/>
    <w:rsid w:val="00D56A52"/>
    <w:rsid w:val="00D57972"/>
    <w:rsid w:val="00D675A9"/>
    <w:rsid w:val="00D7106C"/>
    <w:rsid w:val="00D738D6"/>
    <w:rsid w:val="00D755EB"/>
    <w:rsid w:val="00D8507E"/>
    <w:rsid w:val="00D87E00"/>
    <w:rsid w:val="00D9134D"/>
    <w:rsid w:val="00DA413D"/>
    <w:rsid w:val="00DA7A03"/>
    <w:rsid w:val="00DB1818"/>
    <w:rsid w:val="00DB4052"/>
    <w:rsid w:val="00DB76B5"/>
    <w:rsid w:val="00DB79F7"/>
    <w:rsid w:val="00DC309B"/>
    <w:rsid w:val="00DC4DA2"/>
    <w:rsid w:val="00DD4C17"/>
    <w:rsid w:val="00DD52B7"/>
    <w:rsid w:val="00DF0098"/>
    <w:rsid w:val="00DF2B1F"/>
    <w:rsid w:val="00DF464B"/>
    <w:rsid w:val="00DF51B9"/>
    <w:rsid w:val="00DF6189"/>
    <w:rsid w:val="00DF62CD"/>
    <w:rsid w:val="00E16509"/>
    <w:rsid w:val="00E2413E"/>
    <w:rsid w:val="00E335EE"/>
    <w:rsid w:val="00E44582"/>
    <w:rsid w:val="00E52814"/>
    <w:rsid w:val="00E61FCF"/>
    <w:rsid w:val="00E64596"/>
    <w:rsid w:val="00E72324"/>
    <w:rsid w:val="00E72ABE"/>
    <w:rsid w:val="00E74333"/>
    <w:rsid w:val="00E77645"/>
    <w:rsid w:val="00E8245D"/>
    <w:rsid w:val="00E91B77"/>
    <w:rsid w:val="00E96D1A"/>
    <w:rsid w:val="00EA5123"/>
    <w:rsid w:val="00EC4847"/>
    <w:rsid w:val="00EC4A25"/>
    <w:rsid w:val="00EC4A97"/>
    <w:rsid w:val="00EC5547"/>
    <w:rsid w:val="00EC55DC"/>
    <w:rsid w:val="00ED21B2"/>
    <w:rsid w:val="00EE0853"/>
    <w:rsid w:val="00EE5AA7"/>
    <w:rsid w:val="00EF70F3"/>
    <w:rsid w:val="00F025A2"/>
    <w:rsid w:val="00F04712"/>
    <w:rsid w:val="00F06F13"/>
    <w:rsid w:val="00F10C13"/>
    <w:rsid w:val="00F164A5"/>
    <w:rsid w:val="00F21311"/>
    <w:rsid w:val="00F22EC7"/>
    <w:rsid w:val="00F325C8"/>
    <w:rsid w:val="00F554C0"/>
    <w:rsid w:val="00F62AEB"/>
    <w:rsid w:val="00F653B8"/>
    <w:rsid w:val="00F70647"/>
    <w:rsid w:val="00F7495C"/>
    <w:rsid w:val="00F87D29"/>
    <w:rsid w:val="00FA0FE9"/>
    <w:rsid w:val="00FA1266"/>
    <w:rsid w:val="00FC1192"/>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2021-05-11T22:35:00Z</dcterms:created>
  <dcterms:modified xsi:type="dcterms:W3CDTF">2021-05-11T22:35:00Z</dcterms:modified>
  <cp:category/>
</cp:coreProperties>
</file>